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10CBE" w14:textId="06CE74A5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95D8415" w14:textId="47E09DA1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Hurley.</w:t>
      </w:r>
    </w:p>
    <w:p w14:paraId="6B22905D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93A98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9A7F9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Maidenhead,</w:t>
      </w:r>
    </w:p>
    <w:p w14:paraId="444DAB43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lands of Margaret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Pembrugge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2AFFED5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18-39)</w:t>
      </w:r>
    </w:p>
    <w:p w14:paraId="64D014E2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BE0456" w14:textId="77777777" w:rsidR="00EF44F0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B90FBE" w14:textId="77777777" w:rsidR="00EF44F0" w:rsidRPr="009E3BBA" w:rsidRDefault="00EF44F0" w:rsidP="00EF44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26397060" w14:textId="5F9D9DD9" w:rsidR="00BA00AB" w:rsidRPr="00EF44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F44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F242E" w14:textId="77777777" w:rsidR="00EF44F0" w:rsidRDefault="00EF44F0" w:rsidP="009139A6">
      <w:r>
        <w:separator/>
      </w:r>
    </w:p>
  </w:endnote>
  <w:endnote w:type="continuationSeparator" w:id="0">
    <w:p w14:paraId="2670FA75" w14:textId="77777777" w:rsidR="00EF44F0" w:rsidRDefault="00EF44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6E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6A9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EFB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8D770" w14:textId="77777777" w:rsidR="00EF44F0" w:rsidRDefault="00EF44F0" w:rsidP="009139A6">
      <w:r>
        <w:separator/>
      </w:r>
    </w:p>
  </w:footnote>
  <w:footnote w:type="continuationSeparator" w:id="0">
    <w:p w14:paraId="32150A9C" w14:textId="77777777" w:rsidR="00EF44F0" w:rsidRDefault="00EF44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85F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F06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7B5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F0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EF44F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7A8DD"/>
  <w15:chartTrackingRefBased/>
  <w15:docId w15:val="{279318D1-B6CB-43D0-960B-635482C7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2021-03-15T21:12:00Z</dcterms:created>
  <dcterms:modified xsi:type="dcterms:W3CDTF">2021-03-15T21:12:00Z</dcterms:modified>
</cp:coreProperties>
</file>